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11F" w:rsidRDefault="0026111F" w:rsidP="0026111F">
      <w:pPr>
        <w:pStyle w:val="NoSpacing"/>
      </w:pPr>
      <w:r>
        <w:rPr>
          <w:u w:val="single"/>
        </w:rPr>
        <w:t>Robert POTTON</w:t>
      </w:r>
      <w:r>
        <w:t xml:space="preserve">      (fl.1483)</w:t>
      </w:r>
    </w:p>
    <w:p w:rsidR="0026111F" w:rsidRDefault="0026111F" w:rsidP="0026111F">
      <w:pPr>
        <w:pStyle w:val="NoSpacing"/>
      </w:pPr>
      <w:r>
        <w:t>of Basingstoke, Hampshire. Mercer.</w:t>
      </w:r>
    </w:p>
    <w:p w:rsidR="0026111F" w:rsidRDefault="0026111F" w:rsidP="0026111F">
      <w:pPr>
        <w:pStyle w:val="NoSpacing"/>
      </w:pPr>
    </w:p>
    <w:p w:rsidR="0026111F" w:rsidRDefault="0026111F" w:rsidP="0026111F">
      <w:pPr>
        <w:pStyle w:val="NoSpacing"/>
      </w:pPr>
    </w:p>
    <w:p w:rsidR="0026111F" w:rsidRDefault="0026111F" w:rsidP="0026111F">
      <w:pPr>
        <w:pStyle w:val="NoSpacing"/>
      </w:pPr>
      <w:r>
        <w:tab/>
        <w:t>1483</w:t>
      </w:r>
      <w:r>
        <w:tab/>
        <w:t>William Halle of Deane(q.v.), as the administrator of Richard Benet(q.v.),</w:t>
      </w:r>
    </w:p>
    <w:p w:rsidR="0026111F" w:rsidRDefault="0026111F" w:rsidP="0026111F">
      <w:pPr>
        <w:pStyle w:val="NoSpacing"/>
      </w:pPr>
      <w:r>
        <w:tab/>
      </w:r>
      <w:r>
        <w:tab/>
        <w:t>brought a plaint of debt against him.</w:t>
      </w:r>
    </w:p>
    <w:p w:rsidR="0026111F" w:rsidRDefault="0026111F" w:rsidP="0026111F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rPr>
          <w:rStyle w:val="Hyperlink"/>
          <w:u w:val="none"/>
        </w:rPr>
        <w:t xml:space="preserve"> </w:t>
      </w:r>
      <w:r>
        <w:t>)</w:t>
      </w:r>
    </w:p>
    <w:p w:rsidR="0026111F" w:rsidRDefault="0026111F" w:rsidP="0026111F">
      <w:pPr>
        <w:pStyle w:val="NoSpacing"/>
      </w:pPr>
    </w:p>
    <w:p w:rsidR="0026111F" w:rsidRDefault="0026111F" w:rsidP="0026111F">
      <w:pPr>
        <w:pStyle w:val="NoSpacing"/>
      </w:pPr>
    </w:p>
    <w:p w:rsidR="0026111F" w:rsidRDefault="0026111F" w:rsidP="0026111F">
      <w:pPr>
        <w:pStyle w:val="NoSpacing"/>
      </w:pPr>
      <w:r>
        <w:t>18 March 2017</w:t>
      </w:r>
    </w:p>
    <w:p w:rsidR="006B2F86" w:rsidRPr="00E71FC3" w:rsidRDefault="0026111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11F" w:rsidRDefault="0026111F" w:rsidP="00E71FC3">
      <w:pPr>
        <w:spacing w:after="0" w:line="240" w:lineRule="auto"/>
      </w:pPr>
      <w:r>
        <w:separator/>
      </w:r>
    </w:p>
  </w:endnote>
  <w:endnote w:type="continuationSeparator" w:id="0">
    <w:p w:rsidR="0026111F" w:rsidRDefault="002611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11F" w:rsidRDefault="0026111F" w:rsidP="00E71FC3">
      <w:pPr>
        <w:spacing w:after="0" w:line="240" w:lineRule="auto"/>
      </w:pPr>
      <w:r>
        <w:separator/>
      </w:r>
    </w:p>
  </w:footnote>
  <w:footnote w:type="continuationSeparator" w:id="0">
    <w:p w:rsidR="0026111F" w:rsidRDefault="002611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11F"/>
    <w:rsid w:val="001A7C09"/>
    <w:rsid w:val="0026111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59C5B7-F168-400F-80F8-E2280203C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611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2017-03-28T18:58:00Z</dcterms:created>
  <dcterms:modified xsi:type="dcterms:W3CDTF">2017-03-28T18:59:00Z</dcterms:modified>
</cp:coreProperties>
</file>